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5A37C" w14:textId="77777777" w:rsidR="00E44C99" w:rsidRDefault="00E44C99" w:rsidP="00E44C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FELL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d.1407)</w:t>
      </w:r>
    </w:p>
    <w:p w14:paraId="44EDAC54" w14:textId="77777777" w:rsidR="00E44C99" w:rsidRDefault="00E44C99" w:rsidP="00E44C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Cornwall.</w:t>
      </w:r>
    </w:p>
    <w:p w14:paraId="6CF8FC03" w14:textId="77777777" w:rsidR="00E44C99" w:rsidRDefault="00E44C99" w:rsidP="00E44C99">
      <w:pPr>
        <w:rPr>
          <w:rFonts w:ascii="Times New Roman" w:hAnsi="Times New Roman" w:cs="Times New Roman"/>
          <w:sz w:val="24"/>
          <w:szCs w:val="24"/>
        </w:rPr>
      </w:pPr>
    </w:p>
    <w:p w14:paraId="26E8F5B4" w14:textId="77777777" w:rsidR="00E44C99" w:rsidRDefault="00E44C99" w:rsidP="00E44C99">
      <w:pPr>
        <w:rPr>
          <w:rFonts w:ascii="Times New Roman" w:hAnsi="Times New Roman" w:cs="Times New Roman"/>
          <w:sz w:val="24"/>
          <w:szCs w:val="24"/>
        </w:rPr>
      </w:pPr>
    </w:p>
    <w:p w14:paraId="5226C28C" w14:textId="77777777" w:rsidR="00E44C99" w:rsidRDefault="00E44C99" w:rsidP="00E44C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Sep.1407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his Will.    </w:t>
      </w:r>
    </w:p>
    <w:p w14:paraId="34024BA1" w14:textId="77777777" w:rsidR="00E44C99" w:rsidRDefault="00E44C99" w:rsidP="00E44C99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p.249)</w:t>
      </w:r>
    </w:p>
    <w:p w14:paraId="571C2000" w14:textId="77777777" w:rsidR="00E44C99" w:rsidRDefault="00E44C99" w:rsidP="00E44C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Sep.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6D0488E6" w14:textId="77777777" w:rsidR="00E44C99" w:rsidRDefault="00E44C99" w:rsidP="00E44C99">
      <w:pPr>
        <w:rPr>
          <w:rFonts w:ascii="Times New Roman" w:hAnsi="Times New Roman" w:cs="Times New Roman"/>
          <w:sz w:val="24"/>
          <w:szCs w:val="24"/>
        </w:rPr>
      </w:pPr>
    </w:p>
    <w:p w14:paraId="6204C4C8" w14:textId="77777777" w:rsidR="00E44C99" w:rsidRDefault="00E44C99" w:rsidP="00E44C99">
      <w:pPr>
        <w:rPr>
          <w:rFonts w:ascii="Times New Roman" w:hAnsi="Times New Roman" w:cs="Times New Roman"/>
          <w:sz w:val="24"/>
          <w:szCs w:val="24"/>
        </w:rPr>
      </w:pPr>
    </w:p>
    <w:p w14:paraId="6BFE15C7" w14:textId="77777777" w:rsidR="00E44C99" w:rsidRDefault="00E44C99" w:rsidP="00E44C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March 2022</w:t>
      </w:r>
    </w:p>
    <w:p w14:paraId="5E86050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1B862" w14:textId="77777777" w:rsidR="00E44C99" w:rsidRDefault="00E44C99" w:rsidP="009139A6">
      <w:r>
        <w:separator/>
      </w:r>
    </w:p>
  </w:endnote>
  <w:endnote w:type="continuationSeparator" w:id="0">
    <w:p w14:paraId="2ACCE1BC" w14:textId="77777777" w:rsidR="00E44C99" w:rsidRDefault="00E44C9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B1A1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53E1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354A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C98EA" w14:textId="77777777" w:rsidR="00E44C99" w:rsidRDefault="00E44C99" w:rsidP="009139A6">
      <w:r>
        <w:separator/>
      </w:r>
    </w:p>
  </w:footnote>
  <w:footnote w:type="continuationSeparator" w:id="0">
    <w:p w14:paraId="6761EDB7" w14:textId="77777777" w:rsidR="00E44C99" w:rsidRDefault="00E44C9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BB48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00C8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1A2D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C99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44C9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A56A4C"/>
  <w15:chartTrackingRefBased/>
  <w15:docId w15:val="{B3468D14-B702-41DD-8BD2-DBAB331E6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4C99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2022-04-15T19:06:00Z</dcterms:created>
  <dcterms:modified xsi:type="dcterms:W3CDTF">2022-04-15T19:06:00Z</dcterms:modified>
</cp:coreProperties>
</file>